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C5417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11091/052-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8439E1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8439E1" w:rsidRPr="008439E1">
          <w:rPr>
            <w:bCs/>
          </w:rPr>
          <w:t>24</w:t>
        </w:r>
        <w:r w:rsidR="008439E1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C54170" w:rsidRPr="00C5417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C54170" w:rsidRPr="00C54170">
          <w:rPr>
            <w:rStyle w:val="aa"/>
          </w:rPr>
          <w:t>440052, г. Пенза, ул. Ново-Тамбовская, д.9;</w:t>
        </w:r>
        <w:r w:rsidR="00C54170" w:rsidRPr="00C54170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C54170" w:rsidRPr="00C54170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C54170" w:rsidRPr="00C54170">
          <w:rPr>
            <w:u w:val="single"/>
          </w:rPr>
          <w:t xml:space="preserve"> 11091/052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C54170" w:rsidRPr="00C54170">
          <w:rPr>
            <w:rStyle w:val="aa"/>
          </w:rPr>
          <w:t xml:space="preserve"> Начальник отдела кадров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C54170" w:rsidRPr="00C54170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C54170" w:rsidRPr="00C5417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8439E1" w:rsidRPr="001D5852" w:rsidTr="00F912F0">
        <w:trPr>
          <w:jc w:val="center"/>
        </w:trPr>
        <w:tc>
          <w:tcPr>
            <w:tcW w:w="4678" w:type="dxa"/>
            <w:vAlign w:val="center"/>
          </w:tcPr>
          <w:p w:rsidR="008439E1" w:rsidRPr="001D5852" w:rsidRDefault="008439E1" w:rsidP="008439E1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439E1" w:rsidRPr="008439E1" w:rsidRDefault="00EE2FE9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8439E1" w:rsidRPr="008439E1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(08) пульсметр + люксметр;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(02) люксметр + яркомер;</w:t>
      </w:r>
    </w:p>
    <w:p w:rsidR="008439E1" w:rsidRPr="008439E1" w:rsidRDefault="008439E1" w:rsidP="00AD14A4">
      <w:r w:rsidRPr="008439E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8439E1" w:rsidP="00AD14A4">
      <w:r w:rsidRPr="008439E1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EE2FE9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Pr="001D5852" w:rsidRDefault="008439E1" w:rsidP="00883461">
            <w:pPr>
              <w:pStyle w:val="a8"/>
            </w:pPr>
            <w:bookmarkStart w:id="8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0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Default="008439E1" w:rsidP="00883461">
            <w:pPr>
              <w:pStyle w:val="a8"/>
            </w:pPr>
            <w:bookmarkStart w:id="9" w:name="dopzona2" w:colFirst="0" w:colLast="0"/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8439E1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Default="008439E1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CC2E01" w:rsidP="00883461">
            <w:pPr>
              <w:pStyle w:val="a8"/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18" w:name="osv__z1"/>
            <w:bookmarkEnd w:id="18"/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lastRenderedPageBreak/>
              <w:t>3</w:t>
            </w:r>
            <w:r w:rsidR="00CC2E01">
              <w:t>24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lastRenderedPageBreak/>
              <w:t>Кабинет (документы)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  <w:r w:rsidRPr="008439E1">
              <w:rPr>
                <w:b/>
              </w:rPr>
              <w:t>4</w:t>
            </w:r>
            <w:r w:rsidR="00CC2E01">
              <w:rPr>
                <w:b/>
              </w:rPr>
              <w:t>5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  <w:r>
              <w:t>3</w:t>
            </w:r>
            <w:r w:rsidR="00CC2E01">
              <w:t>29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8439E1" w:rsidRPr="008439E1">
          <w:rPr>
            <w:bCs/>
          </w:rPr>
          <w:t>-</w:t>
        </w:r>
        <w:r w:rsidR="008439E1" w:rsidRPr="008439E1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8439E1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Митяева Ольга Александровна</w:t>
            </w:r>
          </w:p>
        </w:tc>
      </w:tr>
      <w:tr w:rsidR="00AA46ED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Лукичев Дмитрий Олегович</w:t>
            </w:r>
          </w:p>
        </w:tc>
      </w:tr>
      <w:tr w:rsidR="00250DF5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9E1" w:rsidRDefault="008439E1" w:rsidP="0076042D">
      <w:pPr>
        <w:pStyle w:val="a9"/>
      </w:pPr>
      <w:r>
        <w:separator/>
      </w:r>
    </w:p>
  </w:endnote>
  <w:endnote w:type="continuationSeparator" w:id="0">
    <w:p w:rsidR="008439E1" w:rsidRDefault="008439E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C5417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11091/052-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EE2FE9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EE2FE9" w:rsidRPr="00F912F0">
            <w:rPr>
              <w:rStyle w:val="ad"/>
              <w:sz w:val="20"/>
              <w:szCs w:val="20"/>
            </w:rPr>
            <w:fldChar w:fldCharType="separate"/>
          </w:r>
          <w:r w:rsidR="00C54170">
            <w:rPr>
              <w:rStyle w:val="ad"/>
              <w:noProof/>
              <w:sz w:val="20"/>
              <w:szCs w:val="20"/>
            </w:rPr>
            <w:t>1</w:t>
          </w:r>
          <w:r w:rsidR="00EE2FE9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54170" w:rsidRPr="00C54170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9E1" w:rsidRDefault="008439E1" w:rsidP="0076042D">
      <w:pPr>
        <w:pStyle w:val="a9"/>
      </w:pPr>
      <w:r>
        <w:separator/>
      </w:r>
    </w:p>
  </w:footnote>
  <w:footnote w:type="continuationSeparator" w:id="0">
    <w:p w:rsidR="008439E1" w:rsidRDefault="008439E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29192B3870394EF4A0439CA93987194C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52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25F20922FE84678A1E4E7062381FF14"/>
    <w:docVar w:name="rm_id" w:val="207"/>
    <w:docVar w:name="rm_name" w:val=" Начальник отдела кадров "/>
    <w:docVar w:name="rm_number" w:val=" 11091/052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Отсутствуют "/>
    <w:docVar w:name="version" w:val="51"/>
    <w:docVar w:name="zona_name" w:val="Кабинет"/>
    <w:docVar w:name="zona_time" w:val="100"/>
  </w:docVars>
  <w:rsids>
    <w:rsidRoot w:val="009B3BAE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94572"/>
    <w:rsid w:val="001D5852"/>
    <w:rsid w:val="001F4D8D"/>
    <w:rsid w:val="00234932"/>
    <w:rsid w:val="00250DF5"/>
    <w:rsid w:val="002E55C6"/>
    <w:rsid w:val="00305B2F"/>
    <w:rsid w:val="00315481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01D23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6E568D"/>
    <w:rsid w:val="007049EB"/>
    <w:rsid w:val="00710271"/>
    <w:rsid w:val="00717C9F"/>
    <w:rsid w:val="00754D38"/>
    <w:rsid w:val="0076042D"/>
    <w:rsid w:val="00775D4A"/>
    <w:rsid w:val="007D1852"/>
    <w:rsid w:val="007D2CEA"/>
    <w:rsid w:val="007E25B0"/>
    <w:rsid w:val="008439E1"/>
    <w:rsid w:val="00883461"/>
    <w:rsid w:val="008E68DE"/>
    <w:rsid w:val="008F3FC4"/>
    <w:rsid w:val="0090588D"/>
    <w:rsid w:val="0092778A"/>
    <w:rsid w:val="00967790"/>
    <w:rsid w:val="009B3BAE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54170"/>
    <w:rsid w:val="00C912B4"/>
    <w:rsid w:val="00CC2E01"/>
    <w:rsid w:val="00CE3307"/>
    <w:rsid w:val="00D76DF8"/>
    <w:rsid w:val="00DB5302"/>
    <w:rsid w:val="00DD6B1F"/>
    <w:rsid w:val="00E124F4"/>
    <w:rsid w:val="00E36337"/>
    <w:rsid w:val="00EB72AD"/>
    <w:rsid w:val="00EC37A1"/>
    <w:rsid w:val="00EE2FE9"/>
    <w:rsid w:val="00EF3DC4"/>
    <w:rsid w:val="00EF4D4C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2016-11-24T13:46:00Z</dcterms:created>
  <dcterms:modified xsi:type="dcterms:W3CDTF">2016-11-25T06:31:00Z</dcterms:modified>
</cp:coreProperties>
</file>